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55C22" w14:textId="5384E57E" w:rsidR="00D66556" w:rsidRPr="00D66556" w:rsidRDefault="00D66556" w:rsidP="00D6655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D66556">
        <w:rPr>
          <w:rFonts w:ascii="Arial" w:eastAsia="MS Mincho" w:hAnsi="Arial"/>
          <w:b/>
          <w:noProof/>
          <w:sz w:val="24"/>
        </w:rPr>
        <w:t>3GPP TSG-</w:t>
      </w:r>
      <w:r w:rsidRPr="00D6655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D66556">
        <w:rPr>
          <w:rFonts w:ascii="Arial" w:eastAsia="MS Mincho" w:hAnsi="Arial"/>
          <w:b/>
          <w:noProof/>
          <w:sz w:val="24"/>
        </w:rPr>
        <w:t xml:space="preserve"> Meetin</w:t>
      </w:r>
      <w:r w:rsidRPr="00D66556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D66556">
        <w:rPr>
          <w:rFonts w:ascii="Arial" w:eastAsia="MS Mincho" w:hAnsi="Arial" w:cs="Arial"/>
          <w:b/>
          <w:noProof/>
          <w:sz w:val="24"/>
          <w:szCs w:val="24"/>
        </w:rPr>
        <w:tab/>
      </w:r>
      <w:r w:rsidR="00A324DE" w:rsidRPr="00A324DE">
        <w:rPr>
          <w:rFonts w:ascii="Arial" w:hAnsi="Arial" w:cs="Arial"/>
          <w:b/>
          <w:noProof/>
          <w:sz w:val="24"/>
          <w:szCs w:val="24"/>
          <w:lang w:eastAsia="zh-CN"/>
        </w:rPr>
        <w:t>R4-232021</w:t>
      </w:r>
      <w:r w:rsidR="00A324DE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  <w:bookmarkStart w:id="2" w:name="_GoBack"/>
      <w:bookmarkEnd w:id="2"/>
    </w:p>
    <w:bookmarkEnd w:id="0"/>
    <w:p w14:paraId="4E1C58CC" w14:textId="77777777" w:rsidR="00D66556" w:rsidRPr="00D66556" w:rsidRDefault="00D66556" w:rsidP="00D6655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66556">
        <w:rPr>
          <w:rFonts w:ascii="Arial" w:eastAsia="MS Mincho" w:hAnsi="Arial"/>
          <w:b/>
          <w:noProof/>
          <w:sz w:val="24"/>
        </w:rPr>
        <w:t>Chicago, 13</w:t>
      </w:r>
      <w:r w:rsidRPr="00D6655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66556">
        <w:rPr>
          <w:rFonts w:ascii="Arial" w:eastAsia="MS Mincho" w:hAnsi="Arial"/>
          <w:b/>
          <w:noProof/>
          <w:sz w:val="24"/>
        </w:rPr>
        <w:t xml:space="preserve"> - 17</w:t>
      </w:r>
      <w:r w:rsidRPr="00D6655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66556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14:paraId="0985FDF3" w14:textId="525DDB44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4B5487FD" w:rsidR="00D46BD4" w:rsidRPr="006551CC" w:rsidRDefault="00D46BD4" w:rsidP="00D46BD4">
      <w:pPr>
        <w:tabs>
          <w:tab w:val="left" w:pos="1985"/>
        </w:tabs>
        <w:ind w:left="1980" w:hanging="1980"/>
        <w:rPr>
          <w:rStyle w:val="af3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9212C8">
        <w:rPr>
          <w:rFonts w:ascii="Arial" w:hAnsi="Arial"/>
          <w:sz w:val="24"/>
          <w:lang w:val="en-US" w:eastAsia="zh-CN"/>
        </w:rPr>
        <w:t>Simulation results</w:t>
      </w:r>
      <w:r w:rsidR="00F51C49" w:rsidRPr="00F51C49">
        <w:rPr>
          <w:rFonts w:ascii="Arial" w:hAnsi="Arial"/>
          <w:sz w:val="24"/>
          <w:lang w:val="en-US" w:eastAsia="zh-CN"/>
        </w:rPr>
        <w:t xml:space="preserve"> on FR2 UL 256QAM performance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3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3"/>
          <w:lang w:val="fr-FR"/>
        </w:rPr>
        <w:t>Huawei, HiSilicon</w:t>
      </w:r>
    </w:p>
    <w:p w14:paraId="6A3AB94E" w14:textId="75862FEA" w:rsidR="00D46BD4" w:rsidRPr="006551CC" w:rsidRDefault="00D46BD4" w:rsidP="00D46BD4">
      <w:pPr>
        <w:tabs>
          <w:tab w:val="left" w:pos="1985"/>
        </w:tabs>
        <w:rPr>
          <w:rStyle w:val="af3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A324DE">
        <w:rPr>
          <w:rFonts w:ascii="Arial" w:hAnsi="Arial"/>
          <w:sz w:val="24"/>
          <w:lang w:val="pt-BR"/>
        </w:rPr>
        <w:t>8.6.4.1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3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6A871968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096B06">
        <w:rPr>
          <w:lang w:eastAsia="zh-CN"/>
        </w:rPr>
        <w:t>4</w:t>
      </w:r>
      <w:r>
        <w:rPr>
          <w:lang w:eastAsia="zh-CN"/>
        </w:rPr>
        <w:t>#</w:t>
      </w:r>
      <w:r w:rsidR="00096B06">
        <w:rPr>
          <w:lang w:eastAsia="zh-CN"/>
        </w:rPr>
        <w:t>108</w:t>
      </w:r>
      <w:r w:rsidR="00D66556">
        <w:rPr>
          <w:lang w:eastAsia="zh-CN"/>
        </w:rPr>
        <w:t>b</w:t>
      </w:r>
      <w:r>
        <w:rPr>
          <w:lang w:eastAsia="zh-CN"/>
        </w:rPr>
        <w:t xml:space="preserve"> meeting, </w:t>
      </w:r>
      <w:r w:rsidR="00096B06" w:rsidRPr="00096B06">
        <w:rPr>
          <w:lang w:eastAsia="zh-CN"/>
        </w:rPr>
        <w:t>Way Forward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661D17" w:rsidRPr="00661D17">
        <w:rPr>
          <w:lang w:eastAsia="zh-CN"/>
        </w:rPr>
        <w:t xml:space="preserve">for </w:t>
      </w:r>
      <w:r w:rsidR="00096B06" w:rsidRPr="00096B06">
        <w:rPr>
          <w:lang w:eastAsia="zh-CN"/>
        </w:rPr>
        <w:t xml:space="preserve">256 QAM BS Demod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</w:t>
      </w:r>
      <w:r w:rsidR="009212C8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D66556">
        <w:rPr>
          <w:lang w:val="en-US" w:eastAsia="zh-CN"/>
        </w:rPr>
        <w:t>updated</w:t>
      </w:r>
      <w:r w:rsidR="009212C8">
        <w:rPr>
          <w:lang w:val="en-US" w:eastAsia="zh-CN"/>
        </w:rPr>
        <w:t xml:space="preserve"> simulation results</w:t>
      </w:r>
      <w:r w:rsidRPr="004B565E">
        <w:rPr>
          <w:lang w:val="en-US" w:eastAsia="zh-CN"/>
        </w:rPr>
        <w:t xml:space="preserve"> </w:t>
      </w:r>
      <w:r w:rsidR="009212C8">
        <w:rPr>
          <w:lang w:val="en-US" w:eastAsia="zh-CN"/>
        </w:rPr>
        <w:t>for</w:t>
      </w:r>
      <w:r w:rsidRPr="004B565E">
        <w:rPr>
          <w:lang w:val="en-US" w:eastAsia="zh-CN"/>
        </w:rPr>
        <w:t xml:space="preserve"> </w:t>
      </w:r>
      <w:r w:rsidR="003F1ECB">
        <w:rPr>
          <w:lang w:val="en-US" w:eastAsia="zh-CN"/>
        </w:rPr>
        <w:t xml:space="preserve">FR2 UL 256QAM </w:t>
      </w:r>
      <w:r w:rsidR="003F1ECB" w:rsidRPr="003F1ECB">
        <w:rPr>
          <w:lang w:val="en-US" w:eastAsia="zh-CN"/>
        </w:rPr>
        <w:t>demodulation performance</w:t>
      </w:r>
      <w:r w:rsidRPr="004B565E">
        <w:rPr>
          <w:lang w:val="en-US" w:eastAsia="zh-CN"/>
        </w:rPr>
        <w:t>.</w:t>
      </w:r>
    </w:p>
    <w:p w14:paraId="739A1E91" w14:textId="69213243" w:rsidR="00535898" w:rsidRPr="00B7403A" w:rsidRDefault="009212C8" w:rsidP="00B7403A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tbl>
      <w:tblPr>
        <w:tblW w:w="27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1158"/>
        <w:gridCol w:w="747"/>
        <w:gridCol w:w="1533"/>
        <w:gridCol w:w="1532"/>
      </w:tblGrid>
      <w:tr w:rsidR="00D66556" w:rsidRPr="00535898" w14:paraId="51284CE7" w14:textId="0FEFEB7B" w:rsidTr="0037459E">
        <w:trPr>
          <w:trHeight w:val="300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598F316F" w14:textId="5748D220" w:rsidR="00D66556" w:rsidRPr="00535898" w:rsidRDefault="00D66556" w:rsidP="00B7403A">
            <w:pPr>
              <w:pStyle w:val="TAH"/>
            </w:pPr>
            <w:r>
              <w:t>PTRS</w:t>
            </w:r>
          </w:p>
        </w:tc>
        <w:tc>
          <w:tcPr>
            <w:tcW w:w="983" w:type="pct"/>
            <w:shd w:val="clear" w:color="auto" w:fill="auto"/>
            <w:vAlign w:val="center"/>
          </w:tcPr>
          <w:p w14:paraId="65685646" w14:textId="4D27F4CD" w:rsidR="00D66556" w:rsidRPr="00535898" w:rsidRDefault="00D66556" w:rsidP="00B7403A">
            <w:pPr>
              <w:pStyle w:val="TAH"/>
            </w:pPr>
            <w:r>
              <w:t>SCS/BW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6EC2AB4C" w14:textId="42AD36E8" w:rsidR="00D66556" w:rsidRPr="00535898" w:rsidRDefault="00D66556" w:rsidP="00B7403A">
            <w:pPr>
              <w:pStyle w:val="TAH"/>
            </w:pPr>
            <w:r>
              <w:rPr>
                <w:rFonts w:hint="eastAsia"/>
              </w:rPr>
              <w:t>D</w:t>
            </w:r>
            <w:r>
              <w:t>MRS</w:t>
            </w:r>
          </w:p>
        </w:tc>
        <w:tc>
          <w:tcPr>
            <w:tcW w:w="1302" w:type="pct"/>
            <w:vAlign w:val="center"/>
          </w:tcPr>
          <w:p w14:paraId="11BB3A58" w14:textId="1A5CD49A" w:rsidR="00D66556" w:rsidRPr="00B7403A" w:rsidRDefault="00D66556" w:rsidP="00B7403A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Ideal</w:t>
            </w:r>
          </w:p>
        </w:tc>
        <w:tc>
          <w:tcPr>
            <w:tcW w:w="1301" w:type="pct"/>
            <w:vAlign w:val="center"/>
          </w:tcPr>
          <w:p w14:paraId="02297A0C" w14:textId="31A80FBF" w:rsidR="00D66556" w:rsidRDefault="00D66556" w:rsidP="00B7403A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</w:t>
            </w:r>
          </w:p>
        </w:tc>
      </w:tr>
      <w:tr w:rsidR="00717D24" w:rsidRPr="00535898" w14:paraId="466C033B" w14:textId="0C3BBFDB" w:rsidTr="0037459E">
        <w:trPr>
          <w:trHeight w:val="300"/>
          <w:jc w:val="center"/>
        </w:trPr>
        <w:tc>
          <w:tcPr>
            <w:tcW w:w="780" w:type="pct"/>
            <w:vMerge w:val="restart"/>
            <w:shd w:val="clear" w:color="auto" w:fill="auto"/>
            <w:vAlign w:val="center"/>
            <w:hideMark/>
          </w:tcPr>
          <w:p w14:paraId="6CF8D2DD" w14:textId="5D899A5D" w:rsidR="00717D24" w:rsidRPr="00D66556" w:rsidRDefault="00717D24" w:rsidP="00717D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nabled</w:t>
            </w:r>
          </w:p>
        </w:tc>
        <w:tc>
          <w:tcPr>
            <w:tcW w:w="983" w:type="pct"/>
            <w:vMerge w:val="restart"/>
            <w:shd w:val="clear" w:color="auto" w:fill="auto"/>
            <w:vAlign w:val="center"/>
            <w:hideMark/>
          </w:tcPr>
          <w:p w14:paraId="38AA0018" w14:textId="77777777" w:rsidR="00717D24" w:rsidRDefault="00717D24" w:rsidP="00717D24">
            <w:pPr>
              <w:pStyle w:val="TAC"/>
            </w:pPr>
            <w:r>
              <w:t>60kHz</w:t>
            </w:r>
          </w:p>
          <w:p w14:paraId="20BE4845" w14:textId="6CD264EB" w:rsidR="00717D24" w:rsidRPr="00535898" w:rsidRDefault="00717D24" w:rsidP="00717D24">
            <w:pPr>
              <w:pStyle w:val="TAC"/>
            </w:pPr>
            <w:r>
              <w:t>50MHz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3EE74CC4" w14:textId="2484212E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081C5F45" w14:textId="00470714" w:rsidR="00717D24" w:rsidRPr="00B7403A" w:rsidRDefault="00717D24" w:rsidP="00717D24">
            <w:pPr>
              <w:pStyle w:val="TAC"/>
            </w:pPr>
            <w:r>
              <w:t>16.8</w:t>
            </w:r>
          </w:p>
        </w:tc>
        <w:tc>
          <w:tcPr>
            <w:tcW w:w="1301" w:type="pct"/>
            <w:vAlign w:val="center"/>
          </w:tcPr>
          <w:p w14:paraId="6B3BEF74" w14:textId="1D8410B9" w:rsidR="00717D24" w:rsidRDefault="00717D24" w:rsidP="00717D24">
            <w:pPr>
              <w:pStyle w:val="TAC"/>
            </w:pPr>
            <w:r w:rsidRPr="00565AE3">
              <w:t>19.4</w:t>
            </w:r>
          </w:p>
        </w:tc>
      </w:tr>
      <w:tr w:rsidR="00717D24" w:rsidRPr="00535898" w14:paraId="4279DB4E" w14:textId="755E1D21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0CE837A9" w14:textId="40439119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vMerge/>
            <w:shd w:val="clear" w:color="auto" w:fill="auto"/>
            <w:vAlign w:val="center"/>
            <w:hideMark/>
          </w:tcPr>
          <w:p w14:paraId="43AC0252" w14:textId="200D90BD" w:rsidR="00717D24" w:rsidRPr="00535898" w:rsidRDefault="00717D24" w:rsidP="00717D24">
            <w:pPr>
              <w:pStyle w:val="TAC"/>
            </w:pP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38E1D8E9" w14:textId="35C26BB9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1302" w:type="pct"/>
            <w:vAlign w:val="center"/>
          </w:tcPr>
          <w:p w14:paraId="0F90FD3B" w14:textId="3FE742FD" w:rsidR="00717D24" w:rsidRPr="00B7403A" w:rsidRDefault="00717D24" w:rsidP="00717D24">
            <w:pPr>
              <w:pStyle w:val="TAC"/>
            </w:pPr>
            <w:r>
              <w:t>17.1</w:t>
            </w:r>
          </w:p>
        </w:tc>
        <w:tc>
          <w:tcPr>
            <w:tcW w:w="1301" w:type="pct"/>
            <w:vAlign w:val="center"/>
          </w:tcPr>
          <w:p w14:paraId="3690708D" w14:textId="170E03DA" w:rsidR="00717D24" w:rsidRDefault="00717D24" w:rsidP="00717D24">
            <w:pPr>
              <w:pStyle w:val="TAC"/>
            </w:pPr>
            <w:r w:rsidRPr="00565AE3">
              <w:t>19.9</w:t>
            </w:r>
          </w:p>
        </w:tc>
      </w:tr>
      <w:tr w:rsidR="00717D24" w:rsidRPr="00535898" w14:paraId="07B173B1" w14:textId="5E3AAAE9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63324F63" w14:textId="6FE4BE67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vMerge w:val="restart"/>
            <w:shd w:val="clear" w:color="auto" w:fill="auto"/>
            <w:vAlign w:val="center"/>
            <w:hideMark/>
          </w:tcPr>
          <w:p w14:paraId="444175FA" w14:textId="77777777" w:rsidR="00717D24" w:rsidRDefault="00717D24" w:rsidP="00717D24">
            <w:pPr>
              <w:pStyle w:val="TAC"/>
            </w:pPr>
            <w:r>
              <w:t>120kHz</w:t>
            </w:r>
          </w:p>
          <w:p w14:paraId="1C1C70BE" w14:textId="1E57C36D" w:rsidR="00717D24" w:rsidRPr="00535898" w:rsidRDefault="00717D24" w:rsidP="00717D24">
            <w:pPr>
              <w:pStyle w:val="TAC"/>
            </w:pPr>
            <w:r>
              <w:t>50MHz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0A1DF275" w14:textId="692738D2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148B3FEC" w14:textId="728DB5AC" w:rsidR="00717D24" w:rsidRPr="00B7403A" w:rsidRDefault="00717D24" w:rsidP="00717D24">
            <w:pPr>
              <w:pStyle w:val="TAC"/>
            </w:pPr>
            <w:r>
              <w:t>16.2</w:t>
            </w:r>
          </w:p>
        </w:tc>
        <w:tc>
          <w:tcPr>
            <w:tcW w:w="1301" w:type="pct"/>
            <w:vAlign w:val="center"/>
          </w:tcPr>
          <w:p w14:paraId="0BBB96BF" w14:textId="6515216E" w:rsidR="00717D24" w:rsidRDefault="00717D24" w:rsidP="00717D24">
            <w:pPr>
              <w:pStyle w:val="TAC"/>
            </w:pPr>
            <w:r w:rsidRPr="00565AE3">
              <w:t>18.7</w:t>
            </w:r>
          </w:p>
        </w:tc>
      </w:tr>
      <w:tr w:rsidR="00717D24" w:rsidRPr="00535898" w14:paraId="339385A8" w14:textId="3692D8A8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6974F234" w14:textId="66F0A3C7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vMerge/>
            <w:shd w:val="clear" w:color="auto" w:fill="auto"/>
            <w:vAlign w:val="center"/>
            <w:hideMark/>
          </w:tcPr>
          <w:p w14:paraId="467CAE33" w14:textId="44714479" w:rsidR="00717D24" w:rsidRPr="00535898" w:rsidRDefault="00717D24" w:rsidP="00717D24">
            <w:pPr>
              <w:pStyle w:val="TAC"/>
            </w:pP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3833B74A" w14:textId="5F34AF36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1302" w:type="pct"/>
            <w:vAlign w:val="center"/>
          </w:tcPr>
          <w:p w14:paraId="0CA69BC7" w14:textId="67996154" w:rsidR="00717D24" w:rsidRPr="00B7403A" w:rsidRDefault="00717D24" w:rsidP="00717D24">
            <w:pPr>
              <w:pStyle w:val="TAC"/>
            </w:pPr>
            <w:r>
              <w:t>16.6</w:t>
            </w:r>
          </w:p>
        </w:tc>
        <w:tc>
          <w:tcPr>
            <w:tcW w:w="1301" w:type="pct"/>
            <w:vAlign w:val="center"/>
          </w:tcPr>
          <w:p w14:paraId="3A8E7282" w14:textId="6A5BDAFB" w:rsidR="00717D24" w:rsidRDefault="00717D24" w:rsidP="00717D24">
            <w:pPr>
              <w:pStyle w:val="TAC"/>
            </w:pPr>
            <w:r w:rsidRPr="00565AE3">
              <w:t>19.3</w:t>
            </w:r>
          </w:p>
        </w:tc>
      </w:tr>
      <w:tr w:rsidR="00717D24" w:rsidRPr="00535898" w14:paraId="57BB9AE7" w14:textId="05CBB807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594D96F5" w14:textId="67C4FA74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vMerge w:val="restart"/>
            <w:shd w:val="clear" w:color="auto" w:fill="auto"/>
            <w:vAlign w:val="center"/>
            <w:hideMark/>
          </w:tcPr>
          <w:p w14:paraId="7FA2A41D" w14:textId="77777777" w:rsidR="00717D24" w:rsidRDefault="00717D24" w:rsidP="00717D24">
            <w:pPr>
              <w:pStyle w:val="TAC"/>
            </w:pPr>
            <w:r>
              <w:t>120kHz</w:t>
            </w:r>
          </w:p>
          <w:p w14:paraId="10A513DE" w14:textId="1D7EEC5E" w:rsidR="00717D24" w:rsidRPr="00535898" w:rsidRDefault="00717D24" w:rsidP="00717D24">
            <w:pPr>
              <w:pStyle w:val="TAC"/>
            </w:pPr>
            <w:r>
              <w:t>100MHz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27F7DD7A" w14:textId="689E78AE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79E05BA6" w14:textId="467E9B2D" w:rsidR="00717D24" w:rsidRPr="00B7403A" w:rsidRDefault="00717D24" w:rsidP="00717D24">
            <w:pPr>
              <w:pStyle w:val="TAC"/>
            </w:pPr>
            <w:r>
              <w:t>16.1</w:t>
            </w:r>
          </w:p>
        </w:tc>
        <w:tc>
          <w:tcPr>
            <w:tcW w:w="1301" w:type="pct"/>
            <w:vAlign w:val="center"/>
          </w:tcPr>
          <w:p w14:paraId="735F8D00" w14:textId="75087B39" w:rsidR="00717D24" w:rsidRDefault="00717D24" w:rsidP="00717D24">
            <w:pPr>
              <w:pStyle w:val="TAC"/>
            </w:pPr>
            <w:r w:rsidRPr="00565AE3">
              <w:t>18.8</w:t>
            </w:r>
          </w:p>
        </w:tc>
      </w:tr>
      <w:tr w:rsidR="00717D24" w:rsidRPr="00535898" w14:paraId="54501F72" w14:textId="33B13C80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0087E56F" w14:textId="671C672B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vMerge/>
            <w:shd w:val="clear" w:color="auto" w:fill="auto"/>
            <w:vAlign w:val="center"/>
            <w:hideMark/>
          </w:tcPr>
          <w:p w14:paraId="78798992" w14:textId="3C263467" w:rsidR="00717D24" w:rsidRPr="00535898" w:rsidRDefault="00717D24" w:rsidP="00717D24">
            <w:pPr>
              <w:pStyle w:val="TAC"/>
            </w:pP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699F935C" w14:textId="6AC6D0FF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1302" w:type="pct"/>
            <w:vAlign w:val="center"/>
          </w:tcPr>
          <w:p w14:paraId="5045624D" w14:textId="0213EB63" w:rsidR="00717D24" w:rsidRPr="00B7403A" w:rsidRDefault="00717D24" w:rsidP="00717D24">
            <w:pPr>
              <w:pStyle w:val="TAC"/>
            </w:pPr>
            <w:r>
              <w:t>16.4</w:t>
            </w:r>
          </w:p>
        </w:tc>
        <w:tc>
          <w:tcPr>
            <w:tcW w:w="1301" w:type="pct"/>
            <w:vAlign w:val="center"/>
          </w:tcPr>
          <w:p w14:paraId="316ACBF3" w14:textId="104CAD84" w:rsidR="00717D24" w:rsidRDefault="00717D24" w:rsidP="00717D24">
            <w:pPr>
              <w:pStyle w:val="TAC"/>
            </w:pPr>
            <w:r w:rsidRPr="00565AE3">
              <w:t>19.2</w:t>
            </w:r>
          </w:p>
        </w:tc>
      </w:tr>
      <w:tr w:rsidR="00717D24" w:rsidRPr="00535898" w14:paraId="371BE1C7" w14:textId="691EEDC2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1474896B" w14:textId="142F57D1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vMerge w:val="restart"/>
            <w:shd w:val="clear" w:color="auto" w:fill="auto"/>
            <w:vAlign w:val="center"/>
            <w:hideMark/>
          </w:tcPr>
          <w:p w14:paraId="632FEE8B" w14:textId="77777777" w:rsidR="00717D24" w:rsidRDefault="00717D24" w:rsidP="00717D24">
            <w:pPr>
              <w:pStyle w:val="TAC"/>
            </w:pPr>
            <w:r>
              <w:t>120kHz</w:t>
            </w:r>
          </w:p>
          <w:p w14:paraId="55C896DA" w14:textId="40DF3618" w:rsidR="00717D24" w:rsidRPr="00535898" w:rsidRDefault="00717D24" w:rsidP="00717D24">
            <w:pPr>
              <w:pStyle w:val="TAC"/>
            </w:pPr>
            <w:r>
              <w:t>200MHz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0B4FFFE4" w14:textId="32720B17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3087A7D6" w14:textId="726FE1E5" w:rsidR="00717D24" w:rsidRPr="00B7403A" w:rsidRDefault="00717D24" w:rsidP="00717D24">
            <w:pPr>
              <w:pStyle w:val="TAC"/>
            </w:pPr>
            <w:r>
              <w:t>16.2</w:t>
            </w:r>
          </w:p>
        </w:tc>
        <w:tc>
          <w:tcPr>
            <w:tcW w:w="1301" w:type="pct"/>
            <w:vAlign w:val="center"/>
          </w:tcPr>
          <w:p w14:paraId="62942C6D" w14:textId="42CB3520" w:rsidR="00717D24" w:rsidRDefault="00717D24" w:rsidP="00717D24">
            <w:pPr>
              <w:pStyle w:val="TAC"/>
            </w:pPr>
            <w:r w:rsidRPr="00565AE3">
              <w:t>19</w:t>
            </w:r>
          </w:p>
        </w:tc>
      </w:tr>
      <w:tr w:rsidR="00717D24" w:rsidRPr="00535898" w14:paraId="1291813D" w14:textId="69794296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3D6BEA61" w14:textId="7E1E96BC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vMerge/>
            <w:shd w:val="clear" w:color="auto" w:fill="auto"/>
            <w:vAlign w:val="center"/>
            <w:hideMark/>
          </w:tcPr>
          <w:p w14:paraId="700B6992" w14:textId="71277BBE" w:rsidR="00717D24" w:rsidRPr="00535898" w:rsidRDefault="00717D24" w:rsidP="00717D24">
            <w:pPr>
              <w:pStyle w:val="TAC"/>
            </w:pP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00DDFA2F" w14:textId="5E676988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1302" w:type="pct"/>
            <w:vAlign w:val="center"/>
          </w:tcPr>
          <w:p w14:paraId="7BB40B5F" w14:textId="4939F1D9" w:rsidR="00717D24" w:rsidRPr="00B7403A" w:rsidRDefault="00717D24" w:rsidP="00717D24">
            <w:pPr>
              <w:pStyle w:val="TAC"/>
            </w:pPr>
            <w:r>
              <w:t>16.4</w:t>
            </w:r>
          </w:p>
        </w:tc>
        <w:tc>
          <w:tcPr>
            <w:tcW w:w="1301" w:type="pct"/>
            <w:vAlign w:val="center"/>
          </w:tcPr>
          <w:p w14:paraId="6BFC7165" w14:textId="110F5C47" w:rsidR="00717D24" w:rsidRDefault="00717D24" w:rsidP="00717D24">
            <w:pPr>
              <w:pStyle w:val="TAC"/>
            </w:pPr>
            <w:r w:rsidRPr="00565AE3">
              <w:t>19.4</w:t>
            </w:r>
          </w:p>
        </w:tc>
      </w:tr>
      <w:tr w:rsidR="00717D24" w:rsidRPr="00535898" w14:paraId="2EFC3859" w14:textId="4E972807" w:rsidTr="0037459E">
        <w:trPr>
          <w:trHeight w:val="300"/>
          <w:jc w:val="center"/>
        </w:trPr>
        <w:tc>
          <w:tcPr>
            <w:tcW w:w="780" w:type="pct"/>
            <w:vMerge w:val="restart"/>
            <w:shd w:val="clear" w:color="auto" w:fill="auto"/>
            <w:vAlign w:val="center"/>
            <w:hideMark/>
          </w:tcPr>
          <w:p w14:paraId="2ECE9499" w14:textId="5CF8A935" w:rsidR="00717D24" w:rsidRPr="00D66556" w:rsidRDefault="00717D24" w:rsidP="00717D24">
            <w:pPr>
              <w:pStyle w:val="TAC"/>
              <w:rPr>
                <w:rFonts w:eastAsia="Malgun Gothic"/>
              </w:rPr>
            </w:pPr>
            <w:r>
              <w:t>Disabled</w:t>
            </w:r>
          </w:p>
        </w:tc>
        <w:tc>
          <w:tcPr>
            <w:tcW w:w="983" w:type="pct"/>
            <w:shd w:val="clear" w:color="auto" w:fill="auto"/>
            <w:vAlign w:val="center"/>
            <w:hideMark/>
          </w:tcPr>
          <w:p w14:paraId="659632E9" w14:textId="77777777" w:rsidR="00717D24" w:rsidRDefault="00717D24" w:rsidP="00717D24">
            <w:pPr>
              <w:pStyle w:val="TAC"/>
            </w:pPr>
            <w:r>
              <w:t>60kHz</w:t>
            </w:r>
          </w:p>
          <w:p w14:paraId="46277923" w14:textId="4E2BF022" w:rsidR="00717D24" w:rsidRPr="00535898" w:rsidRDefault="00717D24" w:rsidP="00717D24">
            <w:pPr>
              <w:pStyle w:val="TAC"/>
            </w:pPr>
            <w:r>
              <w:t>50MHz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735F1F75" w14:textId="53857F90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5E1F920D" w14:textId="2CC6E21A" w:rsidR="00717D24" w:rsidRPr="00B7403A" w:rsidRDefault="00717D24" w:rsidP="00717D24">
            <w:pPr>
              <w:pStyle w:val="TAC"/>
            </w:pPr>
            <w:r>
              <w:t>16.2</w:t>
            </w:r>
          </w:p>
        </w:tc>
        <w:tc>
          <w:tcPr>
            <w:tcW w:w="1301" w:type="pct"/>
            <w:vAlign w:val="center"/>
          </w:tcPr>
          <w:p w14:paraId="17E76398" w14:textId="4A1AD85E" w:rsidR="00717D24" w:rsidRDefault="00717D24" w:rsidP="00717D24">
            <w:pPr>
              <w:pStyle w:val="TAC"/>
            </w:pPr>
            <w:r w:rsidRPr="00565AE3">
              <w:t>18.7</w:t>
            </w:r>
          </w:p>
        </w:tc>
      </w:tr>
      <w:tr w:rsidR="00717D24" w:rsidRPr="00535898" w14:paraId="2EABD709" w14:textId="53C7D651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1439A51C" w14:textId="2C4DCBFC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shd w:val="clear" w:color="auto" w:fill="auto"/>
            <w:vAlign w:val="center"/>
            <w:hideMark/>
          </w:tcPr>
          <w:p w14:paraId="79F571D3" w14:textId="77777777" w:rsidR="00717D24" w:rsidRDefault="00717D24" w:rsidP="00717D24">
            <w:pPr>
              <w:pStyle w:val="TAC"/>
            </w:pPr>
            <w:r>
              <w:t>120kHz</w:t>
            </w:r>
          </w:p>
          <w:p w14:paraId="027FF226" w14:textId="581CA87B" w:rsidR="00717D24" w:rsidRPr="00535898" w:rsidRDefault="00717D24" w:rsidP="00717D24">
            <w:pPr>
              <w:pStyle w:val="TAC"/>
            </w:pPr>
            <w:r>
              <w:t>50MHz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01796085" w14:textId="6D208BE3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565648E2" w14:textId="6579AB4C" w:rsidR="00717D24" w:rsidRPr="00B7403A" w:rsidRDefault="00717D24" w:rsidP="00717D24">
            <w:pPr>
              <w:pStyle w:val="TAC"/>
            </w:pPr>
            <w:r>
              <w:t>15.5</w:t>
            </w:r>
          </w:p>
        </w:tc>
        <w:tc>
          <w:tcPr>
            <w:tcW w:w="1301" w:type="pct"/>
            <w:vAlign w:val="center"/>
          </w:tcPr>
          <w:p w14:paraId="3475B592" w14:textId="7BF9648D" w:rsidR="00717D24" w:rsidRDefault="00717D24" w:rsidP="00717D24">
            <w:pPr>
              <w:pStyle w:val="TAC"/>
            </w:pPr>
            <w:r w:rsidRPr="00565AE3">
              <w:t>18</w:t>
            </w:r>
          </w:p>
        </w:tc>
      </w:tr>
      <w:tr w:rsidR="00717D24" w:rsidRPr="00535898" w14:paraId="1D65E5E1" w14:textId="652B3484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5B602F1A" w14:textId="0793A7CA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shd w:val="clear" w:color="auto" w:fill="auto"/>
            <w:vAlign w:val="center"/>
            <w:hideMark/>
          </w:tcPr>
          <w:p w14:paraId="4C424D7C" w14:textId="77777777" w:rsidR="00717D24" w:rsidRDefault="00717D24" w:rsidP="00717D24">
            <w:pPr>
              <w:pStyle w:val="TAC"/>
            </w:pPr>
            <w:r>
              <w:t>120kHz</w:t>
            </w:r>
          </w:p>
          <w:p w14:paraId="13FBE159" w14:textId="26A36989" w:rsidR="00717D24" w:rsidRPr="00535898" w:rsidRDefault="00717D24" w:rsidP="00717D24">
            <w:pPr>
              <w:pStyle w:val="TAC"/>
            </w:pPr>
            <w:r>
              <w:t>100MHz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4100D232" w14:textId="7EA55231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0ABCFA5E" w14:textId="5BDD3684" w:rsidR="00717D24" w:rsidRPr="00B7403A" w:rsidRDefault="00717D24" w:rsidP="00717D24">
            <w:pPr>
              <w:pStyle w:val="TAC"/>
            </w:pPr>
            <w:r>
              <w:t>15.5</w:t>
            </w:r>
          </w:p>
        </w:tc>
        <w:tc>
          <w:tcPr>
            <w:tcW w:w="1301" w:type="pct"/>
            <w:vAlign w:val="center"/>
          </w:tcPr>
          <w:p w14:paraId="458A9D2B" w14:textId="65C5DCA3" w:rsidR="00717D24" w:rsidRDefault="00717D24" w:rsidP="00717D24">
            <w:pPr>
              <w:pStyle w:val="TAC"/>
            </w:pPr>
            <w:r w:rsidRPr="00565AE3">
              <w:t>18.1</w:t>
            </w:r>
          </w:p>
        </w:tc>
      </w:tr>
      <w:tr w:rsidR="00717D24" w:rsidRPr="00535898" w14:paraId="28BD09A1" w14:textId="39BB2FE7" w:rsidTr="0037459E">
        <w:trPr>
          <w:trHeight w:val="300"/>
          <w:jc w:val="center"/>
        </w:trPr>
        <w:tc>
          <w:tcPr>
            <w:tcW w:w="780" w:type="pct"/>
            <w:vMerge/>
            <w:shd w:val="clear" w:color="auto" w:fill="auto"/>
            <w:vAlign w:val="center"/>
            <w:hideMark/>
          </w:tcPr>
          <w:p w14:paraId="3DC6C728" w14:textId="1EB422B3" w:rsidR="00717D24" w:rsidRPr="00535898" w:rsidRDefault="00717D24" w:rsidP="00717D24">
            <w:pPr>
              <w:pStyle w:val="TAC"/>
            </w:pPr>
          </w:p>
        </w:tc>
        <w:tc>
          <w:tcPr>
            <w:tcW w:w="983" w:type="pct"/>
            <w:shd w:val="clear" w:color="auto" w:fill="auto"/>
            <w:vAlign w:val="center"/>
            <w:hideMark/>
          </w:tcPr>
          <w:p w14:paraId="3B3DCEB3" w14:textId="77777777" w:rsidR="00717D24" w:rsidRDefault="00717D24" w:rsidP="00717D24">
            <w:pPr>
              <w:pStyle w:val="TAC"/>
            </w:pPr>
            <w:r>
              <w:t>120kHz</w:t>
            </w:r>
          </w:p>
          <w:p w14:paraId="0DD312E4" w14:textId="4D2F7F7E" w:rsidR="00717D24" w:rsidRPr="00535898" w:rsidRDefault="00717D24" w:rsidP="00717D24">
            <w:pPr>
              <w:pStyle w:val="TAC"/>
            </w:pPr>
            <w:r>
              <w:t>200MHz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14:paraId="758861A2" w14:textId="48178AF5" w:rsidR="00717D24" w:rsidRPr="00535898" w:rsidRDefault="00717D24" w:rsidP="00717D24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1302" w:type="pct"/>
            <w:vAlign w:val="center"/>
          </w:tcPr>
          <w:p w14:paraId="23722656" w14:textId="0B64AA4F" w:rsidR="00717D24" w:rsidRPr="00B7403A" w:rsidRDefault="00717D24" w:rsidP="00717D24">
            <w:pPr>
              <w:pStyle w:val="TAC"/>
            </w:pPr>
            <w:r>
              <w:t>15.5</w:t>
            </w:r>
          </w:p>
        </w:tc>
        <w:tc>
          <w:tcPr>
            <w:tcW w:w="1301" w:type="pct"/>
            <w:vAlign w:val="center"/>
          </w:tcPr>
          <w:p w14:paraId="5D29916D" w14:textId="7469DAFB" w:rsidR="00717D24" w:rsidRDefault="00717D24" w:rsidP="00717D24">
            <w:pPr>
              <w:pStyle w:val="TAC"/>
            </w:pPr>
            <w:r w:rsidRPr="00565AE3">
              <w:t>18.2</w:t>
            </w:r>
          </w:p>
        </w:tc>
      </w:tr>
    </w:tbl>
    <w:p w14:paraId="30348E32" w14:textId="77777777" w:rsidR="009212C8" w:rsidRPr="009212C8" w:rsidRDefault="009212C8" w:rsidP="009212C8">
      <w:pPr>
        <w:rPr>
          <w:lang w:val="en-US" w:eastAsia="zh-CN"/>
        </w:rPr>
      </w:pPr>
    </w:p>
    <w:p w14:paraId="06EF3418" w14:textId="2BCE36A3" w:rsidR="00D46BD4" w:rsidRPr="006551CC" w:rsidRDefault="009212C8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3A42CB0E" w14:textId="5DA3CF6E" w:rsidR="000D5864" w:rsidRPr="00972FA6" w:rsidRDefault="00D46BD4" w:rsidP="009212C8">
      <w:pPr>
        <w:rPr>
          <w:lang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9212C8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9212C8" w:rsidRPr="009212C8">
        <w:rPr>
          <w:lang w:val="en-US" w:eastAsia="zh-CN"/>
        </w:rPr>
        <w:t xml:space="preserve">our </w:t>
      </w:r>
      <w:r w:rsidR="0037459E">
        <w:rPr>
          <w:lang w:val="en-US" w:eastAsia="zh-CN"/>
        </w:rPr>
        <w:t>updated</w:t>
      </w:r>
      <w:r w:rsidR="009212C8" w:rsidRPr="009212C8">
        <w:rPr>
          <w:lang w:val="en-US" w:eastAsia="zh-CN"/>
        </w:rPr>
        <w:t xml:space="preserve"> simulation results </w:t>
      </w:r>
      <w:r w:rsidR="009212C8">
        <w:rPr>
          <w:lang w:val="en-US" w:eastAsia="zh-CN"/>
        </w:rPr>
        <w:t xml:space="preserve">for </w:t>
      </w:r>
      <w:r w:rsidR="006A6417" w:rsidRPr="006A6417">
        <w:rPr>
          <w:lang w:val="en-US" w:eastAsia="zh-CN"/>
        </w:rPr>
        <w:t>FR2 UL 256QAM demodulation performance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2954A64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r w:rsidR="00096B06">
        <w:rPr>
          <w:lang w:val="en-US" w:eastAsia="zh-CN"/>
        </w:rPr>
        <w:t>4</w:t>
      </w:r>
      <w:r w:rsidR="000C0DA6" w:rsidRPr="000C0DA6">
        <w:rPr>
          <w:lang w:val="en-US" w:eastAsia="zh-CN"/>
        </w:rPr>
        <w:t>-</w:t>
      </w:r>
      <w:r w:rsidR="00910148" w:rsidRPr="00910148">
        <w:rPr>
          <w:lang w:val="en-US" w:eastAsia="zh-CN"/>
        </w:rPr>
        <w:t>2316903</w:t>
      </w:r>
      <w:r w:rsidR="00DA5EE2" w:rsidRPr="00DA5EE2">
        <w:rPr>
          <w:lang w:val="en-US" w:eastAsia="zh-CN"/>
        </w:rPr>
        <w:t xml:space="preserve">, </w:t>
      </w:r>
      <w:r w:rsidR="00096B06" w:rsidRPr="00096B06">
        <w:rPr>
          <w:lang w:val="en-US" w:eastAsia="zh-CN"/>
        </w:rPr>
        <w:t>Way Forward for 256 QAM BS Demod</w:t>
      </w:r>
      <w:r w:rsidR="00DA5EE2" w:rsidRPr="00DA5EE2">
        <w:rPr>
          <w:lang w:val="en-US" w:eastAsia="zh-CN"/>
        </w:rPr>
        <w:t>, RAN</w:t>
      </w:r>
      <w:r w:rsidR="00096B06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096B06">
        <w:rPr>
          <w:lang w:val="en-US" w:eastAsia="zh-CN"/>
        </w:rPr>
        <w:t>108</w:t>
      </w:r>
      <w:r w:rsidR="00910148">
        <w:rPr>
          <w:lang w:val="en-US" w:eastAsia="zh-CN"/>
        </w:rPr>
        <w:t>b</w:t>
      </w:r>
      <w:r w:rsidR="00DA5EE2" w:rsidRPr="00DA5EE2">
        <w:rPr>
          <w:lang w:val="en-US" w:eastAsia="zh-CN"/>
        </w:rPr>
        <w:t xml:space="preserve">, </w:t>
      </w:r>
      <w:bookmarkEnd w:id="6"/>
      <w:r w:rsidR="00096B06" w:rsidRPr="00096B06">
        <w:rPr>
          <w:lang w:val="en-US" w:eastAsia="zh-CN"/>
        </w:rPr>
        <w:t>Nokia, Nokia Shanghai Bell</w:t>
      </w:r>
    </w:p>
    <w:p w14:paraId="29D6DB70" w14:textId="713E1D48" w:rsidR="001229F1" w:rsidRPr="000C0DA6" w:rsidRDefault="001229F1" w:rsidP="00AC7557">
      <w:pPr>
        <w:rPr>
          <w:lang w:val="en-US" w:eastAsia="zh-CN"/>
        </w:rPr>
      </w:pPr>
    </w:p>
    <w:sectPr w:rsidR="001229F1" w:rsidRPr="000C0DA6" w:rsidSect="00853C08"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F0D6" w14:textId="77777777" w:rsidR="007E2FBB" w:rsidRDefault="007E2FBB" w:rsidP="009163A1">
      <w:pPr>
        <w:spacing w:after="0"/>
      </w:pPr>
      <w:r>
        <w:separator/>
      </w:r>
    </w:p>
  </w:endnote>
  <w:endnote w:type="continuationSeparator" w:id="0">
    <w:p w14:paraId="55DD204F" w14:textId="77777777" w:rsidR="007E2FBB" w:rsidRDefault="007E2FB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D9A0A" w14:textId="77777777" w:rsidR="007E2FBB" w:rsidRDefault="007E2FBB" w:rsidP="009163A1">
      <w:pPr>
        <w:spacing w:after="0"/>
      </w:pPr>
      <w:r>
        <w:separator/>
      </w:r>
    </w:p>
  </w:footnote>
  <w:footnote w:type="continuationSeparator" w:id="0">
    <w:p w14:paraId="79188ED2" w14:textId="77777777" w:rsidR="007E2FBB" w:rsidRDefault="007E2FB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310729"/>
    <w:multiLevelType w:val="multilevel"/>
    <w:tmpl w:val="07310729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E1E77"/>
    <w:multiLevelType w:val="multilevel"/>
    <w:tmpl w:val="3CFE1E77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4"/>
  </w:num>
  <w:num w:numId="16">
    <w:abstractNumId w:val="1"/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5"/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825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96B06"/>
    <w:rsid w:val="000A4806"/>
    <w:rsid w:val="000A5518"/>
    <w:rsid w:val="000A56DE"/>
    <w:rsid w:val="000A5856"/>
    <w:rsid w:val="000A6595"/>
    <w:rsid w:val="000A6E8B"/>
    <w:rsid w:val="000B174F"/>
    <w:rsid w:val="000C0DA6"/>
    <w:rsid w:val="000C100F"/>
    <w:rsid w:val="000C1D73"/>
    <w:rsid w:val="000C2751"/>
    <w:rsid w:val="000C68F4"/>
    <w:rsid w:val="000C7B35"/>
    <w:rsid w:val="000D345A"/>
    <w:rsid w:val="000D5864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334A"/>
    <w:rsid w:val="00106E4B"/>
    <w:rsid w:val="001108F8"/>
    <w:rsid w:val="00110D4B"/>
    <w:rsid w:val="0011677D"/>
    <w:rsid w:val="001175B5"/>
    <w:rsid w:val="00121173"/>
    <w:rsid w:val="001229F1"/>
    <w:rsid w:val="001271CA"/>
    <w:rsid w:val="00136B1B"/>
    <w:rsid w:val="00140EFB"/>
    <w:rsid w:val="00141027"/>
    <w:rsid w:val="00142697"/>
    <w:rsid w:val="001439A6"/>
    <w:rsid w:val="00154948"/>
    <w:rsid w:val="001555C5"/>
    <w:rsid w:val="00156470"/>
    <w:rsid w:val="0015739F"/>
    <w:rsid w:val="00157D97"/>
    <w:rsid w:val="00167E9A"/>
    <w:rsid w:val="00170674"/>
    <w:rsid w:val="001707CB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2424"/>
    <w:rsid w:val="001D54C7"/>
    <w:rsid w:val="001E3115"/>
    <w:rsid w:val="001E53A1"/>
    <w:rsid w:val="001E5A0A"/>
    <w:rsid w:val="001F00F8"/>
    <w:rsid w:val="001F0B11"/>
    <w:rsid w:val="001F1A5C"/>
    <w:rsid w:val="001F3FC5"/>
    <w:rsid w:val="001F44AE"/>
    <w:rsid w:val="001F660F"/>
    <w:rsid w:val="00201A9B"/>
    <w:rsid w:val="002033F7"/>
    <w:rsid w:val="00204E15"/>
    <w:rsid w:val="002072AE"/>
    <w:rsid w:val="00207AAD"/>
    <w:rsid w:val="00212270"/>
    <w:rsid w:val="00213D00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DF7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760CE"/>
    <w:rsid w:val="0028155C"/>
    <w:rsid w:val="0029153F"/>
    <w:rsid w:val="0029167C"/>
    <w:rsid w:val="0029225C"/>
    <w:rsid w:val="002928C5"/>
    <w:rsid w:val="00293C31"/>
    <w:rsid w:val="00295578"/>
    <w:rsid w:val="00295972"/>
    <w:rsid w:val="002977D6"/>
    <w:rsid w:val="002A00F4"/>
    <w:rsid w:val="002A2DEB"/>
    <w:rsid w:val="002A33FE"/>
    <w:rsid w:val="002A395D"/>
    <w:rsid w:val="002A43B2"/>
    <w:rsid w:val="002A5A1C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2F6AC8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59E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4FEF"/>
    <w:rsid w:val="003B6209"/>
    <w:rsid w:val="003B6518"/>
    <w:rsid w:val="003C2692"/>
    <w:rsid w:val="003C4B01"/>
    <w:rsid w:val="003C53B3"/>
    <w:rsid w:val="003C5DE9"/>
    <w:rsid w:val="003D308C"/>
    <w:rsid w:val="003E0499"/>
    <w:rsid w:val="003E5EB1"/>
    <w:rsid w:val="003E6D10"/>
    <w:rsid w:val="003E7958"/>
    <w:rsid w:val="003F087B"/>
    <w:rsid w:val="003F132C"/>
    <w:rsid w:val="003F1B39"/>
    <w:rsid w:val="003F1ECB"/>
    <w:rsid w:val="003F3605"/>
    <w:rsid w:val="003F4E35"/>
    <w:rsid w:val="003F588B"/>
    <w:rsid w:val="003F62CB"/>
    <w:rsid w:val="003F6C0B"/>
    <w:rsid w:val="003F7093"/>
    <w:rsid w:val="00401A10"/>
    <w:rsid w:val="00406055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898"/>
    <w:rsid w:val="00537C66"/>
    <w:rsid w:val="00550FA9"/>
    <w:rsid w:val="005520EE"/>
    <w:rsid w:val="00553E20"/>
    <w:rsid w:val="00555E12"/>
    <w:rsid w:val="00560F1D"/>
    <w:rsid w:val="00561B54"/>
    <w:rsid w:val="00565834"/>
    <w:rsid w:val="00567A51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285"/>
    <w:rsid w:val="005A1CBB"/>
    <w:rsid w:val="005A35D3"/>
    <w:rsid w:val="005A51EE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023E3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613"/>
    <w:rsid w:val="00646DA1"/>
    <w:rsid w:val="00650955"/>
    <w:rsid w:val="006529DC"/>
    <w:rsid w:val="0065378D"/>
    <w:rsid w:val="006551CC"/>
    <w:rsid w:val="00657B61"/>
    <w:rsid w:val="00661D17"/>
    <w:rsid w:val="006622BD"/>
    <w:rsid w:val="00662A91"/>
    <w:rsid w:val="00663402"/>
    <w:rsid w:val="006654A8"/>
    <w:rsid w:val="006660C7"/>
    <w:rsid w:val="00666675"/>
    <w:rsid w:val="0067773B"/>
    <w:rsid w:val="0068254B"/>
    <w:rsid w:val="0068409E"/>
    <w:rsid w:val="00684BFD"/>
    <w:rsid w:val="006868DB"/>
    <w:rsid w:val="00692502"/>
    <w:rsid w:val="006948DF"/>
    <w:rsid w:val="00697D1C"/>
    <w:rsid w:val="006A113A"/>
    <w:rsid w:val="006A5212"/>
    <w:rsid w:val="006A6417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17D24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C6B07"/>
    <w:rsid w:val="007D020D"/>
    <w:rsid w:val="007D050C"/>
    <w:rsid w:val="007D2632"/>
    <w:rsid w:val="007D6D0D"/>
    <w:rsid w:val="007D6DC7"/>
    <w:rsid w:val="007E03D3"/>
    <w:rsid w:val="007E26E7"/>
    <w:rsid w:val="007E2FBB"/>
    <w:rsid w:val="007E3DC0"/>
    <w:rsid w:val="007E6E59"/>
    <w:rsid w:val="007E7019"/>
    <w:rsid w:val="007E72C9"/>
    <w:rsid w:val="007E7702"/>
    <w:rsid w:val="007F0956"/>
    <w:rsid w:val="0080117D"/>
    <w:rsid w:val="00804C38"/>
    <w:rsid w:val="00805D20"/>
    <w:rsid w:val="00810CF0"/>
    <w:rsid w:val="00812FE3"/>
    <w:rsid w:val="00814C3D"/>
    <w:rsid w:val="00816459"/>
    <w:rsid w:val="008178C0"/>
    <w:rsid w:val="00821440"/>
    <w:rsid w:val="008218D9"/>
    <w:rsid w:val="0082324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3C08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955AD"/>
    <w:rsid w:val="008A476E"/>
    <w:rsid w:val="008A732B"/>
    <w:rsid w:val="008A7439"/>
    <w:rsid w:val="008B06F0"/>
    <w:rsid w:val="008B286B"/>
    <w:rsid w:val="008C0BAF"/>
    <w:rsid w:val="008C3318"/>
    <w:rsid w:val="008C52B1"/>
    <w:rsid w:val="008C70FA"/>
    <w:rsid w:val="008D1493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148"/>
    <w:rsid w:val="0091024F"/>
    <w:rsid w:val="00910DCD"/>
    <w:rsid w:val="0091442C"/>
    <w:rsid w:val="00915630"/>
    <w:rsid w:val="00915CA9"/>
    <w:rsid w:val="009163A1"/>
    <w:rsid w:val="009212C8"/>
    <w:rsid w:val="00922714"/>
    <w:rsid w:val="009227B3"/>
    <w:rsid w:val="009342E2"/>
    <w:rsid w:val="00935D7F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15AC"/>
    <w:rsid w:val="0097164E"/>
    <w:rsid w:val="00972FA6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A0D"/>
    <w:rsid w:val="00A00C53"/>
    <w:rsid w:val="00A00CDD"/>
    <w:rsid w:val="00A04A52"/>
    <w:rsid w:val="00A07C44"/>
    <w:rsid w:val="00A1234D"/>
    <w:rsid w:val="00A123A9"/>
    <w:rsid w:val="00A154D3"/>
    <w:rsid w:val="00A20EF5"/>
    <w:rsid w:val="00A217B8"/>
    <w:rsid w:val="00A22FCF"/>
    <w:rsid w:val="00A22FD2"/>
    <w:rsid w:val="00A25E88"/>
    <w:rsid w:val="00A324DE"/>
    <w:rsid w:val="00A3536B"/>
    <w:rsid w:val="00A458B6"/>
    <w:rsid w:val="00A4659B"/>
    <w:rsid w:val="00A4708B"/>
    <w:rsid w:val="00A5032E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720C"/>
    <w:rsid w:val="00AA23B3"/>
    <w:rsid w:val="00AA3E3D"/>
    <w:rsid w:val="00AA488B"/>
    <w:rsid w:val="00AA6FF1"/>
    <w:rsid w:val="00AB02B8"/>
    <w:rsid w:val="00AB0FC5"/>
    <w:rsid w:val="00AB3519"/>
    <w:rsid w:val="00AB424A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4AD"/>
    <w:rsid w:val="00B7403A"/>
    <w:rsid w:val="00B759EA"/>
    <w:rsid w:val="00B77DAE"/>
    <w:rsid w:val="00B77F2E"/>
    <w:rsid w:val="00B90905"/>
    <w:rsid w:val="00B9176E"/>
    <w:rsid w:val="00B93693"/>
    <w:rsid w:val="00B9392A"/>
    <w:rsid w:val="00B9395D"/>
    <w:rsid w:val="00B94252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0C7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2E74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0D5F"/>
    <w:rsid w:val="00D121FD"/>
    <w:rsid w:val="00D13468"/>
    <w:rsid w:val="00D13527"/>
    <w:rsid w:val="00D14BDA"/>
    <w:rsid w:val="00D14F0F"/>
    <w:rsid w:val="00D20AA0"/>
    <w:rsid w:val="00D220B2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556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406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4A53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0519"/>
    <w:rsid w:val="00EB06F1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40F3"/>
    <w:rsid w:val="00EF512D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39F"/>
    <w:rsid w:val="00F17E00"/>
    <w:rsid w:val="00F20EB8"/>
    <w:rsid w:val="00F222B8"/>
    <w:rsid w:val="00F22E38"/>
    <w:rsid w:val="00F237C2"/>
    <w:rsid w:val="00F242C4"/>
    <w:rsid w:val="00F30523"/>
    <w:rsid w:val="00F333D8"/>
    <w:rsid w:val="00F40AEF"/>
    <w:rsid w:val="00F50497"/>
    <w:rsid w:val="00F51C49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E7BB2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paragraph" w:styleId="af0">
    <w:name w:val="header"/>
    <w:basedOn w:val="a"/>
    <w:link w:val="af2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character" w:customStyle="1" w:styleId="af3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uiPriority w:val="39"/>
    <w:rsid w:val="00D00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EAD99-F955-4F9E-9EAC-F8E01C16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1628</TotalTime>
  <Pages>1</Pages>
  <Words>151</Words>
  <Characters>862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35</cp:revision>
  <dcterms:created xsi:type="dcterms:W3CDTF">2023-04-10T14:29:00Z</dcterms:created>
  <dcterms:modified xsi:type="dcterms:W3CDTF">2023-11-03T14:03:00Z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(3)OjyRooUqRRZEblx0mcOKe1LvtHBLHu+rkgaMdiBWV84RxJ4oybcvfI3xuzzIwJL6HBeqeGok
PsAbsmpXflO9PPG1kRN4WtaUWUz/gucc814/7E8m9O2dn6W5CiEJJyvfHQTerv9wYzlMIL8N
ehGloiOzMrvmoV2TstJZtXyeMo2uyB/1FqOrLIv7gzZJCPDTB6I7k7O4PB3PWRzpSMJTHKcS
HAoNyZbP8ABjOJGO1M</vt:lpwstr>
  </property>
  <property fmtid="{D5CDD505-2E9C-101B-9397-08002B2CF9AE}" pid="3" name="_2015_ms_pID_7253431">
    <vt:lpwstr>bdyfE8FZ4LLPboEE1xUUMONCSVo3E//aRrGUrFvNlIw4D59nZ2xwLe
8wlOTc0voFgYN2Qt0dv+NbmzRGIeLAu0X/hdHLOnRFTh6GGJfo9UnIl20Ty5cpi2eD1qBWLi
dZMD3bYOOdIOjBTFxryDTIqd6RKR7ez5x1YkklBbrdfVRkg8DMEtcD2mbEQyrRf+Dt9AcAns
atcjnD2tn0I0/eo656NpwFzkBFsdsFCPHbb8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1699010177</vt:lpwstr>
  </property>
</Properties>
</file>